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3DA85" w14:textId="77777777" w:rsidR="001344A7" w:rsidRDefault="001344A7" w:rsidP="00134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CHAMBERLEYN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0E52D332" w14:textId="77777777" w:rsidR="001344A7" w:rsidRDefault="001344A7" w:rsidP="001344A7">
      <w:pPr>
        <w:pStyle w:val="NoSpacing"/>
        <w:rPr>
          <w:rFonts w:cs="Times New Roman"/>
          <w:szCs w:val="24"/>
        </w:rPr>
      </w:pPr>
    </w:p>
    <w:p w14:paraId="1A7CE575" w14:textId="77777777" w:rsidR="001344A7" w:rsidRDefault="001344A7" w:rsidP="001344A7">
      <w:pPr>
        <w:pStyle w:val="NoSpacing"/>
        <w:rPr>
          <w:rFonts w:cs="Times New Roman"/>
          <w:szCs w:val="24"/>
        </w:rPr>
      </w:pPr>
    </w:p>
    <w:p w14:paraId="447B6723" w14:textId="77777777" w:rsidR="001344A7" w:rsidRDefault="001344A7" w:rsidP="00134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 xml:space="preserve">He made a plaint of a breach of the Statute of </w:t>
      </w:r>
      <w:proofErr w:type="spellStart"/>
      <w:r>
        <w:rPr>
          <w:rFonts w:cs="Times New Roman"/>
          <w:szCs w:val="24"/>
        </w:rPr>
        <w:t>Labourers</w:t>
      </w:r>
      <w:proofErr w:type="spellEnd"/>
      <w:r>
        <w:rPr>
          <w:rFonts w:cs="Times New Roman"/>
          <w:szCs w:val="24"/>
        </w:rPr>
        <w:t xml:space="preserve"> against Thomas</w:t>
      </w:r>
    </w:p>
    <w:p w14:paraId="4D3074F1" w14:textId="77777777" w:rsidR="001344A7" w:rsidRDefault="001344A7" w:rsidP="00134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Maryot</w:t>
      </w:r>
      <w:proofErr w:type="spellEnd"/>
      <w:r>
        <w:rPr>
          <w:rFonts w:cs="Times New Roman"/>
          <w:szCs w:val="24"/>
        </w:rPr>
        <w:t xml:space="preserve"> of London, pewterer(q.v.).</w:t>
      </w:r>
    </w:p>
    <w:p w14:paraId="5703297A" w14:textId="77777777" w:rsidR="001344A7" w:rsidRDefault="001344A7" w:rsidP="00134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2F5B04B0" w14:textId="77777777" w:rsidR="001344A7" w:rsidRDefault="001344A7" w:rsidP="001344A7">
      <w:pPr>
        <w:pStyle w:val="NoSpacing"/>
        <w:rPr>
          <w:rFonts w:cs="Times New Roman"/>
          <w:szCs w:val="24"/>
        </w:rPr>
      </w:pPr>
    </w:p>
    <w:p w14:paraId="51CFA5D5" w14:textId="77777777" w:rsidR="001344A7" w:rsidRDefault="001344A7" w:rsidP="001344A7">
      <w:pPr>
        <w:pStyle w:val="NoSpacing"/>
        <w:rPr>
          <w:rFonts w:cs="Times New Roman"/>
          <w:szCs w:val="24"/>
        </w:rPr>
      </w:pPr>
    </w:p>
    <w:p w14:paraId="2619CAAD" w14:textId="77777777" w:rsidR="001344A7" w:rsidRDefault="001344A7" w:rsidP="001344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043E07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64300" w14:textId="77777777" w:rsidR="001344A7" w:rsidRDefault="001344A7" w:rsidP="009139A6">
      <w:r>
        <w:separator/>
      </w:r>
    </w:p>
  </w:endnote>
  <w:endnote w:type="continuationSeparator" w:id="0">
    <w:p w14:paraId="4CEB1E9E" w14:textId="77777777" w:rsidR="001344A7" w:rsidRDefault="001344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402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17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D38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B2EE0" w14:textId="77777777" w:rsidR="001344A7" w:rsidRDefault="001344A7" w:rsidP="009139A6">
      <w:r>
        <w:separator/>
      </w:r>
    </w:p>
  </w:footnote>
  <w:footnote w:type="continuationSeparator" w:id="0">
    <w:p w14:paraId="42B546B4" w14:textId="77777777" w:rsidR="001344A7" w:rsidRDefault="001344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F2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B2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F5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4A7"/>
    <w:rsid w:val="000666E0"/>
    <w:rsid w:val="001344A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18893"/>
  <w15:chartTrackingRefBased/>
  <w15:docId w15:val="{D6A972D1-4274-4A1F-8733-A6B6CA96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44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2023-04-26T12:54:00Z</dcterms:created>
  <dcterms:modified xsi:type="dcterms:W3CDTF">2023-04-26T12:55:00Z</dcterms:modified>
</cp:coreProperties>
</file>